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DF14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PORTLAND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1AEC70D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Norwich. Draper and Alderman.</w:t>
      </w:r>
    </w:p>
    <w:p w14:paraId="19170DD3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47A11CC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099726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Michell(q.v.) brought a plaint of trespass and taking against him, Thomas</w:t>
      </w:r>
    </w:p>
    <w:p w14:paraId="5CF8770D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Edward(q.v.),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Torkeshay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and John Foster(q.v.), all of Norwich.</w:t>
      </w:r>
    </w:p>
    <w:p w14:paraId="42FC1D71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D024B38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0C9503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9BD5C9F" w14:textId="77777777" w:rsidR="006B67F5" w:rsidRDefault="006B67F5" w:rsidP="006B67F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January 2022</w:t>
      </w:r>
    </w:p>
    <w:p w14:paraId="14B21B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8B1DD" w14:textId="77777777" w:rsidR="006B67F5" w:rsidRDefault="006B67F5" w:rsidP="009139A6">
      <w:r>
        <w:separator/>
      </w:r>
    </w:p>
  </w:endnote>
  <w:endnote w:type="continuationSeparator" w:id="0">
    <w:p w14:paraId="521D4381" w14:textId="77777777" w:rsidR="006B67F5" w:rsidRDefault="006B67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B1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B7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94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E7DF" w14:textId="77777777" w:rsidR="006B67F5" w:rsidRDefault="006B67F5" w:rsidP="009139A6">
      <w:r>
        <w:separator/>
      </w:r>
    </w:p>
  </w:footnote>
  <w:footnote w:type="continuationSeparator" w:id="0">
    <w:p w14:paraId="15D0BE6D" w14:textId="77777777" w:rsidR="006B67F5" w:rsidRDefault="006B67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833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96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B9E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F5"/>
    <w:rsid w:val="000666E0"/>
    <w:rsid w:val="002510B7"/>
    <w:rsid w:val="005C130B"/>
    <w:rsid w:val="006B67F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84386"/>
  <w15:chartTrackingRefBased/>
  <w15:docId w15:val="{3AFC5722-7132-4274-8FA7-7DED82B2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67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2022-02-16T14:57:00Z</dcterms:created>
  <dcterms:modified xsi:type="dcterms:W3CDTF">2022-02-16T14:57:00Z</dcterms:modified>
</cp:coreProperties>
</file>